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7AAA5596" w14:textId="77777777" w:rsidTr="00DF5E8E">
        <w:trPr>
          <w:trHeight w:val="907"/>
        </w:trPr>
        <w:tc>
          <w:tcPr>
            <w:tcW w:w="9786" w:type="dxa"/>
            <w:gridSpan w:val="6"/>
            <w:vAlign w:val="bottom"/>
          </w:tcPr>
          <w:p w14:paraId="5D46A810"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342F09A9" w14:textId="77777777" w:rsidTr="00EC0082">
        <w:trPr>
          <w:trHeight w:hRule="exact" w:val="454"/>
        </w:trPr>
        <w:tc>
          <w:tcPr>
            <w:tcW w:w="9786" w:type="dxa"/>
            <w:gridSpan w:val="6"/>
          </w:tcPr>
          <w:p w14:paraId="73A24B48" w14:textId="77777777" w:rsidR="00830422" w:rsidRPr="00735600" w:rsidRDefault="00830422" w:rsidP="00615AF5">
            <w:pPr>
              <w:spacing w:line="240" w:lineRule="auto"/>
              <w:rPr>
                <w:sz w:val="18"/>
              </w:rPr>
            </w:pPr>
          </w:p>
        </w:tc>
      </w:tr>
      <w:tr w:rsidR="00735600" w:rsidRPr="00735600" w14:paraId="3ECEA47D" w14:textId="77777777" w:rsidTr="00B23CCA">
        <w:trPr>
          <w:trHeight w:hRule="exact" w:val="227"/>
        </w:trPr>
        <w:tc>
          <w:tcPr>
            <w:tcW w:w="4328" w:type="dxa"/>
            <w:gridSpan w:val="2"/>
            <w:vAlign w:val="bottom"/>
          </w:tcPr>
          <w:p w14:paraId="0B925FA8"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096C598C" w14:textId="77777777" w:rsidR="00830422" w:rsidRPr="00735600" w:rsidRDefault="00830422" w:rsidP="008C6AB5">
            <w:pPr>
              <w:spacing w:line="240" w:lineRule="auto"/>
              <w:rPr>
                <w:sz w:val="18"/>
              </w:rPr>
            </w:pPr>
          </w:p>
        </w:tc>
        <w:tc>
          <w:tcPr>
            <w:tcW w:w="4515" w:type="dxa"/>
            <w:gridSpan w:val="3"/>
            <w:vAlign w:val="bottom"/>
          </w:tcPr>
          <w:p w14:paraId="1CB3F51A" w14:textId="77777777" w:rsidR="00830422" w:rsidRPr="00735600" w:rsidRDefault="00830422" w:rsidP="008C6AB5">
            <w:pPr>
              <w:spacing w:line="240" w:lineRule="auto"/>
              <w:rPr>
                <w:sz w:val="18"/>
              </w:rPr>
            </w:pPr>
            <w:r w:rsidRPr="00735600">
              <w:rPr>
                <w:sz w:val="18"/>
              </w:rPr>
              <w:t>Vergabenummer</w:t>
            </w:r>
          </w:p>
        </w:tc>
      </w:tr>
      <w:tr w:rsidR="00735600" w:rsidRPr="00735600" w14:paraId="01048B67" w14:textId="77777777" w:rsidTr="00B23CCA">
        <w:trPr>
          <w:trHeight w:hRule="exact" w:val="340"/>
        </w:trPr>
        <w:tc>
          <w:tcPr>
            <w:tcW w:w="4328" w:type="dxa"/>
            <w:gridSpan w:val="2"/>
            <w:tcBorders>
              <w:bottom w:val="single" w:sz="4" w:space="0" w:color="auto"/>
            </w:tcBorders>
            <w:vAlign w:val="bottom"/>
          </w:tcPr>
          <w:p w14:paraId="1889122D"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5D8AF5C1"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3702C9CD" w14:textId="02905761"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2A5508">
              <w:rPr>
                <w:b/>
                <w:sz w:val="18"/>
              </w:rPr>
              <w:t>26-2000085767</w:t>
            </w:r>
            <w:r w:rsidRPr="00735600">
              <w:rPr>
                <w:b/>
                <w:sz w:val="18"/>
              </w:rPr>
              <w:fldChar w:fldCharType="end"/>
            </w:r>
            <w:bookmarkEnd w:id="1"/>
          </w:p>
        </w:tc>
      </w:tr>
      <w:tr w:rsidR="00735600" w:rsidRPr="00735600" w14:paraId="43C87F9A" w14:textId="77777777" w:rsidTr="00B23CCA">
        <w:trPr>
          <w:trHeight w:hRule="exact" w:val="340"/>
        </w:trPr>
        <w:tc>
          <w:tcPr>
            <w:tcW w:w="4328" w:type="dxa"/>
            <w:gridSpan w:val="2"/>
            <w:tcBorders>
              <w:top w:val="single" w:sz="4" w:space="0" w:color="auto"/>
              <w:left w:val="single" w:sz="4" w:space="0" w:color="auto"/>
            </w:tcBorders>
            <w:vAlign w:val="bottom"/>
          </w:tcPr>
          <w:p w14:paraId="26649E4D"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7D19A61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5C04EB6C" w14:textId="77777777" w:rsidR="00830422" w:rsidRPr="00735600" w:rsidRDefault="00830422" w:rsidP="008C6AB5">
            <w:pPr>
              <w:spacing w:after="40" w:line="240" w:lineRule="auto"/>
              <w:rPr>
                <w:sz w:val="18"/>
              </w:rPr>
            </w:pPr>
          </w:p>
        </w:tc>
      </w:tr>
      <w:bookmarkStart w:id="2" w:name="Kontrollkästchen2"/>
      <w:tr w:rsidR="00735600" w:rsidRPr="00735600" w14:paraId="0DFBF4F3" w14:textId="77777777" w:rsidTr="00BB1769">
        <w:trPr>
          <w:trHeight w:hRule="exact" w:val="340"/>
        </w:trPr>
        <w:tc>
          <w:tcPr>
            <w:tcW w:w="4328" w:type="dxa"/>
            <w:gridSpan w:val="2"/>
            <w:tcBorders>
              <w:left w:val="single" w:sz="4" w:space="0" w:color="auto"/>
            </w:tcBorders>
            <w:vAlign w:val="center"/>
          </w:tcPr>
          <w:p w14:paraId="7DD409F6"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4A8F2C76"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71A97BB6" w14:textId="550C74A4"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53700034" w14:textId="77777777" w:rsidTr="00BB1769">
        <w:trPr>
          <w:trHeight w:hRule="exact" w:val="340"/>
        </w:trPr>
        <w:tc>
          <w:tcPr>
            <w:tcW w:w="4328" w:type="dxa"/>
            <w:gridSpan w:val="2"/>
            <w:tcBorders>
              <w:left w:val="single" w:sz="4" w:space="0" w:color="auto"/>
            </w:tcBorders>
            <w:vAlign w:val="center"/>
          </w:tcPr>
          <w:p w14:paraId="15F0BD43"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4F99628B"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4A6658F8"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244E19DB" w14:textId="77777777" w:rsidTr="00BB1769">
        <w:trPr>
          <w:trHeight w:hRule="exact" w:val="340"/>
        </w:trPr>
        <w:tc>
          <w:tcPr>
            <w:tcW w:w="4328" w:type="dxa"/>
            <w:gridSpan w:val="2"/>
            <w:tcBorders>
              <w:left w:val="single" w:sz="4" w:space="0" w:color="auto"/>
            </w:tcBorders>
            <w:vAlign w:val="center"/>
          </w:tcPr>
          <w:p w14:paraId="0AC4AA21"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35BF624C"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0A2ABAD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57D00835" w14:textId="77777777" w:rsidTr="00BB1769">
        <w:trPr>
          <w:trHeight w:hRule="exact" w:val="340"/>
        </w:trPr>
        <w:tc>
          <w:tcPr>
            <w:tcW w:w="4328" w:type="dxa"/>
            <w:gridSpan w:val="2"/>
            <w:tcBorders>
              <w:left w:val="single" w:sz="4" w:space="0" w:color="auto"/>
              <w:bottom w:val="single" w:sz="4" w:space="0" w:color="auto"/>
            </w:tcBorders>
            <w:vAlign w:val="center"/>
          </w:tcPr>
          <w:p w14:paraId="63429AEF"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0D3E9B65"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35DC19A1"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0B0C4E38" w14:textId="77777777" w:rsidTr="00B23CCA">
        <w:trPr>
          <w:trHeight w:hRule="exact" w:val="284"/>
        </w:trPr>
        <w:tc>
          <w:tcPr>
            <w:tcW w:w="9786" w:type="dxa"/>
            <w:gridSpan w:val="6"/>
            <w:tcBorders>
              <w:top w:val="single" w:sz="4" w:space="0" w:color="auto"/>
            </w:tcBorders>
          </w:tcPr>
          <w:p w14:paraId="62D7C779" w14:textId="77777777" w:rsidR="00830422" w:rsidRPr="00735600" w:rsidRDefault="00830422" w:rsidP="00830422">
            <w:pPr>
              <w:spacing w:line="240" w:lineRule="auto"/>
              <w:rPr>
                <w:sz w:val="18"/>
                <w:szCs w:val="24"/>
              </w:rPr>
            </w:pPr>
          </w:p>
        </w:tc>
      </w:tr>
      <w:tr w:rsidR="00735600" w:rsidRPr="00735600" w14:paraId="062BB23A" w14:textId="77777777" w:rsidTr="00B23CCA">
        <w:trPr>
          <w:trHeight w:hRule="exact" w:val="227"/>
        </w:trPr>
        <w:tc>
          <w:tcPr>
            <w:tcW w:w="9786" w:type="dxa"/>
            <w:gridSpan w:val="6"/>
            <w:vAlign w:val="bottom"/>
          </w:tcPr>
          <w:p w14:paraId="722164FA"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058978C7" w14:textId="77777777" w:rsidTr="00B23CCA">
        <w:trPr>
          <w:trHeight w:hRule="exact" w:val="340"/>
        </w:trPr>
        <w:tc>
          <w:tcPr>
            <w:tcW w:w="9786" w:type="dxa"/>
            <w:gridSpan w:val="6"/>
            <w:vAlign w:val="bottom"/>
          </w:tcPr>
          <w:p w14:paraId="556101A8"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2A8E0176" w14:textId="77777777" w:rsidTr="00B23CCA">
        <w:tc>
          <w:tcPr>
            <w:tcW w:w="9786" w:type="dxa"/>
            <w:gridSpan w:val="6"/>
            <w:vAlign w:val="bottom"/>
          </w:tcPr>
          <w:p w14:paraId="05EB2F9B"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795848B4" w14:textId="77777777" w:rsidTr="00B23CCA">
        <w:trPr>
          <w:trHeight w:val="340"/>
        </w:trPr>
        <w:tc>
          <w:tcPr>
            <w:tcW w:w="9786" w:type="dxa"/>
            <w:gridSpan w:val="6"/>
            <w:vAlign w:val="bottom"/>
          </w:tcPr>
          <w:p w14:paraId="24DACF88" w14:textId="4A7C3E70" w:rsidR="007A4BE6" w:rsidRPr="00735600" w:rsidRDefault="00254C63" w:rsidP="002B5ACE">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2A5508" w:rsidRPr="002A5508">
              <w:rPr>
                <w:b/>
                <w:sz w:val="18"/>
                <w:szCs w:val="24"/>
              </w:rPr>
              <w:t>Durchführung von Briefdienstleistungen Hamburg</w:t>
            </w:r>
            <w:r w:rsidRPr="00735600">
              <w:rPr>
                <w:b/>
                <w:sz w:val="18"/>
                <w:szCs w:val="24"/>
              </w:rPr>
              <w:fldChar w:fldCharType="end"/>
            </w:r>
            <w:bookmarkEnd w:id="5"/>
          </w:p>
        </w:tc>
      </w:tr>
      <w:tr w:rsidR="00735600" w:rsidRPr="00735600" w14:paraId="11DB6432" w14:textId="77777777" w:rsidTr="00B23CCA">
        <w:trPr>
          <w:trHeight w:hRule="exact" w:val="170"/>
        </w:trPr>
        <w:tc>
          <w:tcPr>
            <w:tcW w:w="9786" w:type="dxa"/>
            <w:gridSpan w:val="6"/>
          </w:tcPr>
          <w:p w14:paraId="4AEA195A" w14:textId="77777777" w:rsidR="00830422" w:rsidRPr="00735600" w:rsidRDefault="00830422" w:rsidP="00830422">
            <w:pPr>
              <w:spacing w:line="240" w:lineRule="auto"/>
              <w:rPr>
                <w:sz w:val="18"/>
                <w:szCs w:val="24"/>
              </w:rPr>
            </w:pPr>
          </w:p>
        </w:tc>
      </w:tr>
      <w:tr w:rsidR="00735600" w:rsidRPr="00735600" w14:paraId="662DA967" w14:textId="77777777" w:rsidTr="00B23CCA">
        <w:trPr>
          <w:trHeight w:hRule="exact" w:val="340"/>
        </w:trPr>
        <w:tc>
          <w:tcPr>
            <w:tcW w:w="393" w:type="dxa"/>
            <w:vAlign w:val="center"/>
          </w:tcPr>
          <w:p w14:paraId="289F851E"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0AC29729"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1DDB497E" w14:textId="77777777" w:rsidTr="00B23CCA">
        <w:trPr>
          <w:trHeight w:hRule="exact" w:val="340"/>
        </w:trPr>
        <w:tc>
          <w:tcPr>
            <w:tcW w:w="393" w:type="dxa"/>
            <w:vAlign w:val="center"/>
          </w:tcPr>
          <w:p w14:paraId="00C8C66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16F8202"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7908C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9D26632" w14:textId="77777777" w:rsidTr="00B23CCA">
        <w:trPr>
          <w:trHeight w:hRule="exact" w:val="340"/>
        </w:trPr>
        <w:tc>
          <w:tcPr>
            <w:tcW w:w="393" w:type="dxa"/>
            <w:vAlign w:val="center"/>
          </w:tcPr>
          <w:p w14:paraId="009F1FB0"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38F418B"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7908C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6DE31D14" w14:textId="77777777" w:rsidTr="00B23CCA">
        <w:trPr>
          <w:trHeight w:hRule="exact" w:val="340"/>
        </w:trPr>
        <w:tc>
          <w:tcPr>
            <w:tcW w:w="393" w:type="dxa"/>
            <w:vAlign w:val="center"/>
          </w:tcPr>
          <w:p w14:paraId="77A78120"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0119737"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7908C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6D005D2" w14:textId="77777777" w:rsidTr="00B23CCA">
        <w:trPr>
          <w:trHeight w:hRule="exact" w:val="340"/>
        </w:trPr>
        <w:tc>
          <w:tcPr>
            <w:tcW w:w="393" w:type="dxa"/>
            <w:vAlign w:val="center"/>
          </w:tcPr>
          <w:p w14:paraId="3CDF6B19"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21C6809"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7908C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2ABD884D" w14:textId="77777777" w:rsidTr="00DF5E8E">
        <w:trPr>
          <w:trHeight w:hRule="exact" w:val="454"/>
        </w:trPr>
        <w:tc>
          <w:tcPr>
            <w:tcW w:w="9786" w:type="dxa"/>
            <w:gridSpan w:val="6"/>
            <w:tcBorders>
              <w:bottom w:val="single" w:sz="4" w:space="0" w:color="auto"/>
            </w:tcBorders>
          </w:tcPr>
          <w:p w14:paraId="257C405A" w14:textId="77777777" w:rsidR="007E09C3" w:rsidRPr="00735600" w:rsidRDefault="007E09C3" w:rsidP="00830422">
            <w:pPr>
              <w:spacing w:line="240" w:lineRule="auto"/>
              <w:rPr>
                <w:sz w:val="18"/>
                <w:szCs w:val="24"/>
              </w:rPr>
            </w:pPr>
          </w:p>
        </w:tc>
      </w:tr>
      <w:tr w:rsidR="00735600" w:rsidRPr="00735600" w14:paraId="4EED7B70" w14:textId="77777777" w:rsidTr="00DF5E8E">
        <w:trPr>
          <w:trHeight w:val="413"/>
        </w:trPr>
        <w:tc>
          <w:tcPr>
            <w:tcW w:w="7170" w:type="dxa"/>
            <w:gridSpan w:val="5"/>
            <w:vMerge w:val="restart"/>
            <w:tcBorders>
              <w:top w:val="single" w:sz="4" w:space="0" w:color="auto"/>
              <w:left w:val="single" w:sz="4" w:space="0" w:color="auto"/>
            </w:tcBorders>
          </w:tcPr>
          <w:p w14:paraId="4422B003" w14:textId="77777777"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01C74C38"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55C3ADC0"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1B4072B1" w14:textId="77777777" w:rsidTr="00DF5E8E">
        <w:trPr>
          <w:trHeight w:val="414"/>
        </w:trPr>
        <w:tc>
          <w:tcPr>
            <w:tcW w:w="7170" w:type="dxa"/>
            <w:gridSpan w:val="5"/>
            <w:vMerge/>
            <w:tcBorders>
              <w:left w:val="single" w:sz="4" w:space="0" w:color="auto"/>
            </w:tcBorders>
          </w:tcPr>
          <w:p w14:paraId="07A55C9F"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6DDEE692"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536EAB07" w14:textId="77777777" w:rsidTr="00DF5E8E">
        <w:trPr>
          <w:trHeight w:val="414"/>
        </w:trPr>
        <w:tc>
          <w:tcPr>
            <w:tcW w:w="7170" w:type="dxa"/>
            <w:gridSpan w:val="5"/>
            <w:vMerge/>
            <w:tcBorders>
              <w:left w:val="single" w:sz="4" w:space="0" w:color="auto"/>
            </w:tcBorders>
          </w:tcPr>
          <w:p w14:paraId="127CA953"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5378916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48D70F50" w14:textId="77777777" w:rsidTr="00B23CCA">
        <w:trPr>
          <w:trHeight w:hRule="exact" w:val="113"/>
        </w:trPr>
        <w:tc>
          <w:tcPr>
            <w:tcW w:w="7170" w:type="dxa"/>
            <w:gridSpan w:val="5"/>
            <w:tcBorders>
              <w:left w:val="single" w:sz="4" w:space="0" w:color="auto"/>
            </w:tcBorders>
          </w:tcPr>
          <w:p w14:paraId="57A4157E"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4CD95678" w14:textId="77777777" w:rsidR="00265648" w:rsidRPr="00735600" w:rsidRDefault="00265648" w:rsidP="00265648">
            <w:pPr>
              <w:spacing w:after="40" w:line="240" w:lineRule="auto"/>
              <w:rPr>
                <w:sz w:val="18"/>
                <w:szCs w:val="24"/>
              </w:rPr>
            </w:pPr>
          </w:p>
        </w:tc>
      </w:tr>
      <w:tr w:rsidR="00735600" w:rsidRPr="00735600" w14:paraId="49BC020A" w14:textId="77777777" w:rsidTr="00DF5E8E">
        <w:trPr>
          <w:trHeight w:hRule="exact" w:val="454"/>
        </w:trPr>
        <w:tc>
          <w:tcPr>
            <w:tcW w:w="9786" w:type="dxa"/>
            <w:gridSpan w:val="6"/>
            <w:tcBorders>
              <w:top w:val="single" w:sz="4" w:space="0" w:color="auto"/>
              <w:bottom w:val="single" w:sz="4" w:space="0" w:color="auto"/>
            </w:tcBorders>
          </w:tcPr>
          <w:p w14:paraId="7D73421B" w14:textId="77777777" w:rsidR="00A74B52" w:rsidRPr="00D17D18" w:rsidRDefault="00A74B52" w:rsidP="003F1EC8">
            <w:pPr>
              <w:spacing w:after="40" w:line="240" w:lineRule="auto"/>
              <w:jc w:val="both"/>
              <w:rPr>
                <w:sz w:val="18"/>
                <w:szCs w:val="24"/>
              </w:rPr>
            </w:pPr>
          </w:p>
        </w:tc>
      </w:tr>
      <w:tr w:rsidR="00735600" w:rsidRPr="00735600" w14:paraId="41944FC4"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4CA719C4"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3D21CC2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1C4EAB1" w14:textId="0CA7C4E4"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086FA8">
              <w:rPr>
                <w:i/>
                <w:noProof/>
                <w:sz w:val="18"/>
                <w:szCs w:val="18"/>
              </w:rPr>
              <w:t>3</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086FA8">
              <w:rPr>
                <w:i/>
                <w:noProof/>
                <w:sz w:val="18"/>
                <w:szCs w:val="18"/>
              </w:rPr>
              <w:t>3</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2A6C75FF"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1DF78E7B"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714BDADF" w14:textId="77777777" w:rsidTr="00DF5E8E">
        <w:trPr>
          <w:trHeight w:hRule="exact" w:val="454"/>
        </w:trPr>
        <w:tc>
          <w:tcPr>
            <w:tcW w:w="9786" w:type="dxa"/>
            <w:gridSpan w:val="6"/>
            <w:tcBorders>
              <w:top w:val="single" w:sz="4" w:space="0" w:color="auto"/>
              <w:bottom w:val="single" w:sz="4" w:space="0" w:color="auto"/>
            </w:tcBorders>
          </w:tcPr>
          <w:p w14:paraId="54A24C09" w14:textId="77777777" w:rsidR="00E46EBF" w:rsidRPr="00D17D18" w:rsidRDefault="00E46EBF" w:rsidP="0088291C">
            <w:pPr>
              <w:spacing w:after="40" w:line="240" w:lineRule="auto"/>
              <w:jc w:val="both"/>
              <w:rPr>
                <w:sz w:val="18"/>
                <w:szCs w:val="24"/>
              </w:rPr>
            </w:pPr>
          </w:p>
        </w:tc>
      </w:tr>
      <w:tr w:rsidR="00735600" w:rsidRPr="00735600" w14:paraId="7554C6C4"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0618828B"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2FF72788"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505A36DA" w14:textId="77777777" w:rsidR="00E46EBF" w:rsidRPr="00735600" w:rsidRDefault="007D2AA8" w:rsidP="007D2AA8">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1CF48562"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7B45A2F"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0DDF8BF8" w14:textId="77777777" w:rsidTr="00B23CCA">
        <w:tc>
          <w:tcPr>
            <w:tcW w:w="9786" w:type="dxa"/>
            <w:gridSpan w:val="6"/>
            <w:tcBorders>
              <w:left w:val="single" w:sz="4" w:space="0" w:color="auto"/>
              <w:bottom w:val="single" w:sz="4" w:space="0" w:color="auto"/>
              <w:right w:val="single" w:sz="4" w:space="0" w:color="auto"/>
            </w:tcBorders>
            <w:vAlign w:val="bottom"/>
          </w:tcPr>
          <w:p w14:paraId="6BADBEF1"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03830230"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53F7AECC"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5FF9AD43"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878C56D"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1C3A9129"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04E0CDD9" w14:textId="77777777" w:rsidTr="00183AAE">
        <w:trPr>
          <w:trHeight w:hRule="exact" w:val="397"/>
        </w:trPr>
        <w:tc>
          <w:tcPr>
            <w:tcW w:w="9786" w:type="dxa"/>
            <w:gridSpan w:val="6"/>
            <w:tcBorders>
              <w:top w:val="single" w:sz="4" w:space="0" w:color="auto"/>
              <w:bottom w:val="single" w:sz="4" w:space="0" w:color="auto"/>
            </w:tcBorders>
          </w:tcPr>
          <w:p w14:paraId="540953CD" w14:textId="77777777" w:rsidR="00DF5E8E" w:rsidRPr="00D17D18" w:rsidRDefault="00DF5E8E" w:rsidP="00BD0568">
            <w:pPr>
              <w:spacing w:after="40" w:line="240" w:lineRule="auto"/>
              <w:jc w:val="both"/>
              <w:rPr>
                <w:sz w:val="18"/>
                <w:szCs w:val="24"/>
              </w:rPr>
            </w:pPr>
          </w:p>
        </w:tc>
      </w:tr>
      <w:tr w:rsidR="00892BBB" w:rsidRPr="00735600" w14:paraId="6D2372BA"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3F45A04D"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70814C43"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03F531BA"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5BA89F4F"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2B57A02D"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35C746DD" w14:textId="77777777" w:rsidTr="00183AAE">
        <w:trPr>
          <w:trHeight w:hRule="exact" w:val="397"/>
        </w:trPr>
        <w:tc>
          <w:tcPr>
            <w:tcW w:w="9786" w:type="dxa"/>
            <w:gridSpan w:val="6"/>
            <w:tcBorders>
              <w:top w:val="single" w:sz="4" w:space="0" w:color="auto"/>
              <w:bottom w:val="single" w:sz="4" w:space="0" w:color="auto"/>
            </w:tcBorders>
          </w:tcPr>
          <w:p w14:paraId="6EF4860B" w14:textId="77777777" w:rsidR="00892BBB" w:rsidRPr="00735600" w:rsidRDefault="00892BBB" w:rsidP="00DA7DCD">
            <w:pPr>
              <w:spacing w:line="240" w:lineRule="auto"/>
              <w:rPr>
                <w:sz w:val="18"/>
                <w:szCs w:val="24"/>
              </w:rPr>
            </w:pPr>
          </w:p>
        </w:tc>
      </w:tr>
      <w:tr w:rsidR="00735600" w:rsidRPr="00735600" w14:paraId="5C998F3F"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8F6514B"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64079007" w14:textId="77777777" w:rsidTr="00B23CCA">
        <w:tc>
          <w:tcPr>
            <w:tcW w:w="9786" w:type="dxa"/>
            <w:gridSpan w:val="6"/>
            <w:tcBorders>
              <w:left w:val="single" w:sz="4" w:space="0" w:color="auto"/>
              <w:right w:val="single" w:sz="4" w:space="0" w:color="auto"/>
            </w:tcBorders>
            <w:vAlign w:val="bottom"/>
          </w:tcPr>
          <w:p w14:paraId="0A195E66"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0A4721DC" w14:textId="0CF36DD1"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086FA8" w:rsidRPr="00086FA8">
              <w:rPr>
                <w:i/>
                <w:noProof/>
                <w:sz w:val="18"/>
                <w:szCs w:val="24"/>
              </w:rPr>
              <w:t>3.000.000,00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65EAAE3D" w14:textId="4FFF1D32"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086FA8" w:rsidRPr="00086FA8">
              <w:rPr>
                <w:i/>
                <w:noProof/>
                <w:sz w:val="18"/>
                <w:szCs w:val="24"/>
              </w:rPr>
              <w:t>3.000.000,00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772B58A3" w14:textId="4F7B78A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086FA8" w:rsidRPr="00086FA8">
              <w:rPr>
                <w:i/>
                <w:noProof/>
                <w:sz w:val="18"/>
                <w:szCs w:val="24"/>
              </w:rPr>
              <w:t>500.000,00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54F4566E"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CA4A57C"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36D52A0" w14:textId="77777777" w:rsidR="00DA7DCD" w:rsidRPr="00735600" w:rsidRDefault="00DA7DCD" w:rsidP="005D2F1F">
            <w:pPr>
              <w:spacing w:after="40" w:line="240" w:lineRule="auto"/>
              <w:jc w:val="both"/>
              <w:rPr>
                <w:b/>
                <w:sz w:val="18"/>
                <w:szCs w:val="24"/>
              </w:rPr>
            </w:pPr>
          </w:p>
        </w:tc>
      </w:tr>
      <w:tr w:rsidR="00E543C3" w:rsidRPr="00735600" w14:paraId="6C9E2BB7" w14:textId="77777777" w:rsidTr="00B23CCA">
        <w:tc>
          <w:tcPr>
            <w:tcW w:w="9786" w:type="dxa"/>
            <w:gridSpan w:val="6"/>
            <w:tcBorders>
              <w:left w:val="single" w:sz="4" w:space="0" w:color="auto"/>
              <w:bottom w:val="single" w:sz="4" w:space="0" w:color="auto"/>
              <w:right w:val="single" w:sz="4" w:space="0" w:color="auto"/>
            </w:tcBorders>
          </w:tcPr>
          <w:p w14:paraId="112D3676"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0E8EFF26"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1EDF03B6"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192988A4" w14:textId="77777777" w:rsidTr="00183AAE">
        <w:trPr>
          <w:trHeight w:hRule="exact" w:val="397"/>
        </w:trPr>
        <w:tc>
          <w:tcPr>
            <w:tcW w:w="9786" w:type="dxa"/>
            <w:gridSpan w:val="6"/>
            <w:tcBorders>
              <w:bottom w:val="single" w:sz="4" w:space="0" w:color="auto"/>
            </w:tcBorders>
          </w:tcPr>
          <w:p w14:paraId="0AFFFA14" w14:textId="77777777" w:rsidR="00DA7DCD" w:rsidRPr="00735600" w:rsidRDefault="00DA7DCD" w:rsidP="00DA7DCD">
            <w:pPr>
              <w:spacing w:line="240" w:lineRule="auto"/>
              <w:rPr>
                <w:i/>
                <w:sz w:val="18"/>
                <w:szCs w:val="24"/>
              </w:rPr>
            </w:pPr>
          </w:p>
        </w:tc>
      </w:tr>
      <w:tr w:rsidR="00735600" w:rsidRPr="00735600" w14:paraId="647D8E5E"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696BB7F8"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40A1112F" w14:textId="77777777" w:rsidTr="00DF5E8E">
        <w:trPr>
          <w:trHeight w:val="737"/>
        </w:trPr>
        <w:tc>
          <w:tcPr>
            <w:tcW w:w="9786" w:type="dxa"/>
            <w:gridSpan w:val="6"/>
            <w:tcBorders>
              <w:left w:val="single" w:sz="4" w:space="0" w:color="auto"/>
              <w:bottom w:val="single" w:sz="4" w:space="0" w:color="auto"/>
              <w:right w:val="single" w:sz="4" w:space="0" w:color="auto"/>
            </w:tcBorders>
          </w:tcPr>
          <w:p w14:paraId="3FCB8DDB"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7F0DDF00"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5230F80A"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3BA866FC"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468392BC"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3E2AD9D3"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7E1D1E93"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6BFF374E" w14:textId="77777777" w:rsidTr="00183AAE">
        <w:trPr>
          <w:trHeight w:hRule="exact" w:val="397"/>
        </w:trPr>
        <w:tc>
          <w:tcPr>
            <w:tcW w:w="9786" w:type="dxa"/>
            <w:gridSpan w:val="6"/>
            <w:tcBorders>
              <w:top w:val="single" w:sz="4" w:space="0" w:color="auto"/>
              <w:bottom w:val="single" w:sz="4" w:space="0" w:color="auto"/>
            </w:tcBorders>
          </w:tcPr>
          <w:p w14:paraId="0CF34733" w14:textId="77777777" w:rsidR="00DA7DCD" w:rsidRPr="00735600" w:rsidRDefault="00DA7DCD" w:rsidP="00DA7DCD">
            <w:pPr>
              <w:spacing w:line="240" w:lineRule="auto"/>
              <w:rPr>
                <w:sz w:val="18"/>
                <w:szCs w:val="24"/>
              </w:rPr>
            </w:pPr>
          </w:p>
        </w:tc>
      </w:tr>
      <w:tr w:rsidR="00735600" w:rsidRPr="00735600" w14:paraId="5D47DE1A"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8F9ABFD"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5DDFB067" w14:textId="77777777" w:rsidTr="00B23CCA">
        <w:trPr>
          <w:trHeight w:val="680"/>
        </w:trPr>
        <w:tc>
          <w:tcPr>
            <w:tcW w:w="9786" w:type="dxa"/>
            <w:gridSpan w:val="6"/>
            <w:tcBorders>
              <w:left w:val="single" w:sz="4" w:space="0" w:color="auto"/>
              <w:right w:val="single" w:sz="4" w:space="0" w:color="auto"/>
            </w:tcBorders>
          </w:tcPr>
          <w:p w14:paraId="29207971"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514B8492" w14:textId="77777777" w:rsidTr="00B23CCA">
        <w:trPr>
          <w:trHeight w:val="607"/>
        </w:trPr>
        <w:tc>
          <w:tcPr>
            <w:tcW w:w="9786" w:type="dxa"/>
            <w:gridSpan w:val="6"/>
            <w:tcBorders>
              <w:left w:val="single" w:sz="4" w:space="0" w:color="auto"/>
              <w:bottom w:val="single" w:sz="4" w:space="0" w:color="auto"/>
              <w:right w:val="single" w:sz="4" w:space="0" w:color="auto"/>
            </w:tcBorders>
          </w:tcPr>
          <w:p w14:paraId="697F3CC7"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2ECDA36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929AC8E"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6DD2B7B5" w14:textId="77777777" w:rsidTr="00B23CCA">
        <w:trPr>
          <w:trHeight w:val="319"/>
        </w:trPr>
        <w:tc>
          <w:tcPr>
            <w:tcW w:w="9786" w:type="dxa"/>
            <w:gridSpan w:val="6"/>
            <w:tcBorders>
              <w:left w:val="single" w:sz="4" w:space="0" w:color="auto"/>
              <w:right w:val="single" w:sz="4" w:space="0" w:color="auto"/>
            </w:tcBorders>
            <w:vAlign w:val="center"/>
          </w:tcPr>
          <w:p w14:paraId="220325ED"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3EEBFD35" w14:textId="77777777" w:rsidTr="00B23CCA">
        <w:tc>
          <w:tcPr>
            <w:tcW w:w="9786" w:type="dxa"/>
            <w:gridSpan w:val="6"/>
            <w:tcBorders>
              <w:left w:val="single" w:sz="4" w:space="0" w:color="auto"/>
              <w:right w:val="single" w:sz="4" w:space="0" w:color="auto"/>
            </w:tcBorders>
            <w:vAlign w:val="center"/>
          </w:tcPr>
          <w:p w14:paraId="47DE86F3"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69ED043F" w14:textId="77777777" w:rsidTr="00B23CCA">
        <w:tc>
          <w:tcPr>
            <w:tcW w:w="9786" w:type="dxa"/>
            <w:gridSpan w:val="6"/>
            <w:tcBorders>
              <w:left w:val="single" w:sz="4" w:space="0" w:color="auto"/>
              <w:bottom w:val="single" w:sz="4" w:space="0" w:color="auto"/>
              <w:right w:val="single" w:sz="4" w:space="0" w:color="auto"/>
            </w:tcBorders>
            <w:vAlign w:val="center"/>
          </w:tcPr>
          <w:p w14:paraId="7E5DA76D"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651E6DAC" w14:textId="77777777" w:rsidTr="00B23CCA">
        <w:trPr>
          <w:trHeight w:val="284"/>
        </w:trPr>
        <w:tc>
          <w:tcPr>
            <w:tcW w:w="9786" w:type="dxa"/>
            <w:gridSpan w:val="6"/>
            <w:tcBorders>
              <w:top w:val="single" w:sz="4" w:space="0" w:color="auto"/>
            </w:tcBorders>
            <w:vAlign w:val="center"/>
          </w:tcPr>
          <w:p w14:paraId="44C8C445" w14:textId="77777777" w:rsidR="00DA7DCD" w:rsidRPr="00735600" w:rsidRDefault="00DA7DCD" w:rsidP="00DA7DCD">
            <w:pPr>
              <w:spacing w:line="240" w:lineRule="auto"/>
              <w:rPr>
                <w:sz w:val="18"/>
                <w:szCs w:val="24"/>
              </w:rPr>
            </w:pPr>
          </w:p>
        </w:tc>
      </w:tr>
      <w:tr w:rsidR="00735600" w:rsidRPr="00735600" w14:paraId="6277743C" w14:textId="77777777" w:rsidTr="00B23CCA">
        <w:trPr>
          <w:trHeight w:val="249"/>
        </w:trPr>
        <w:tc>
          <w:tcPr>
            <w:tcW w:w="9786" w:type="dxa"/>
            <w:gridSpan w:val="6"/>
          </w:tcPr>
          <w:p w14:paraId="5B623AD2"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41407647" w14:textId="77777777" w:rsidTr="00B23CCA">
        <w:trPr>
          <w:trHeight w:val="170"/>
        </w:trPr>
        <w:tc>
          <w:tcPr>
            <w:tcW w:w="9786" w:type="dxa"/>
            <w:gridSpan w:val="6"/>
            <w:vAlign w:val="center"/>
          </w:tcPr>
          <w:p w14:paraId="1BB31BDC" w14:textId="77777777" w:rsidR="00DA7DCD" w:rsidRPr="00735600" w:rsidRDefault="00DA7DCD" w:rsidP="006F0600">
            <w:pPr>
              <w:spacing w:line="240" w:lineRule="auto"/>
              <w:rPr>
                <w:i/>
                <w:sz w:val="18"/>
                <w:szCs w:val="24"/>
              </w:rPr>
            </w:pPr>
          </w:p>
        </w:tc>
      </w:tr>
      <w:tr w:rsidR="00735600" w:rsidRPr="00735600" w14:paraId="4ACB34F9" w14:textId="77777777" w:rsidTr="00B23CCA">
        <w:trPr>
          <w:cantSplit/>
        </w:trPr>
        <w:tc>
          <w:tcPr>
            <w:tcW w:w="9786" w:type="dxa"/>
            <w:gridSpan w:val="6"/>
          </w:tcPr>
          <w:p w14:paraId="610653D6"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7A6900AC" w14:textId="77777777" w:rsidTr="00B23CCA">
        <w:trPr>
          <w:trHeight w:hRule="exact" w:val="418"/>
        </w:trPr>
        <w:tc>
          <w:tcPr>
            <w:tcW w:w="9786" w:type="dxa"/>
            <w:gridSpan w:val="6"/>
          </w:tcPr>
          <w:p w14:paraId="70BC1470" w14:textId="77777777" w:rsidR="00DA7DCD" w:rsidRPr="00735600" w:rsidRDefault="00DA7DCD" w:rsidP="00DA7DCD">
            <w:pPr>
              <w:spacing w:line="240" w:lineRule="auto"/>
              <w:jc w:val="both"/>
              <w:rPr>
                <w:sz w:val="16"/>
                <w:szCs w:val="24"/>
              </w:rPr>
            </w:pPr>
          </w:p>
        </w:tc>
      </w:tr>
      <w:tr w:rsidR="00735600" w:rsidRPr="00735600" w14:paraId="02A46AE1" w14:textId="77777777" w:rsidTr="00B23CCA">
        <w:trPr>
          <w:trHeight w:val="157"/>
        </w:trPr>
        <w:tc>
          <w:tcPr>
            <w:tcW w:w="6134" w:type="dxa"/>
            <w:gridSpan w:val="4"/>
          </w:tcPr>
          <w:p w14:paraId="294BCD95"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5C1A93C9" w14:textId="77777777" w:rsidR="00C56CB0" w:rsidRPr="00735600" w:rsidRDefault="00C56CB0" w:rsidP="0088291C">
            <w:pPr>
              <w:spacing w:line="240" w:lineRule="auto"/>
              <w:jc w:val="both"/>
              <w:rPr>
                <w:sz w:val="16"/>
                <w:szCs w:val="24"/>
              </w:rPr>
            </w:pPr>
          </w:p>
        </w:tc>
      </w:tr>
      <w:tr w:rsidR="00735600" w:rsidRPr="00735600" w14:paraId="056D1FC9" w14:textId="77777777" w:rsidTr="00B23CCA">
        <w:trPr>
          <w:trHeight w:hRule="exact" w:val="567"/>
        </w:trPr>
        <w:tc>
          <w:tcPr>
            <w:tcW w:w="6134" w:type="dxa"/>
            <w:gridSpan w:val="4"/>
            <w:tcBorders>
              <w:bottom w:val="single" w:sz="4" w:space="0" w:color="auto"/>
            </w:tcBorders>
            <w:vAlign w:val="bottom"/>
          </w:tcPr>
          <w:p w14:paraId="78A4D994"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673C0A89"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48E6153F" w14:textId="77777777" w:rsidTr="00B23CCA">
        <w:trPr>
          <w:trHeight w:hRule="exact" w:val="680"/>
        </w:trPr>
        <w:tc>
          <w:tcPr>
            <w:tcW w:w="9786" w:type="dxa"/>
            <w:gridSpan w:val="6"/>
            <w:tcBorders>
              <w:top w:val="single" w:sz="4" w:space="0" w:color="auto"/>
              <w:bottom w:val="single" w:sz="8" w:space="0" w:color="auto"/>
            </w:tcBorders>
          </w:tcPr>
          <w:p w14:paraId="466918B8"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088457CE"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3DC9F9E3"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5829213F"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89F6" w14:textId="77777777" w:rsidR="00893CEB" w:rsidRDefault="00893CEB">
      <w:r>
        <w:separator/>
      </w:r>
    </w:p>
  </w:endnote>
  <w:endnote w:type="continuationSeparator" w:id="0">
    <w:p w14:paraId="6F8BDA4E" w14:textId="77777777" w:rsidR="00893CEB" w:rsidRDefault="0089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96D2" w14:textId="77777777"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FA66D0">
      <w:rPr>
        <w:noProof/>
      </w:rPr>
      <w:t>3</w:t>
    </w:r>
    <w:r w:rsidR="0088291C">
      <w:rPr>
        <w:noProof/>
      </w:rPr>
      <w:fldChar w:fldCharType="end"/>
    </w:r>
    <w:r w:rsidR="0088291C">
      <w:t xml:space="preserve"> von </w:t>
    </w:r>
    <w:fldSimple w:instr=" NUMPAGES ">
      <w:r w:rsidR="00FA66D0">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66E46" w14:textId="7777777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FA66D0">
      <w:rPr>
        <w:noProof/>
      </w:rPr>
      <w:t>1</w:t>
    </w:r>
    <w:r>
      <w:rPr>
        <w:noProof/>
      </w:rPr>
      <w:fldChar w:fldCharType="end"/>
    </w:r>
    <w:r>
      <w:t xml:space="preserve"> von </w:t>
    </w:r>
    <w:fldSimple w:instr=" NUMPAGES ">
      <w:r w:rsidR="00FA66D0">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1E3E" w14:textId="77777777" w:rsidR="00893CEB" w:rsidRDefault="00893CEB">
      <w:pPr>
        <w:pStyle w:val="Fuzeile"/>
        <w:spacing w:after="40" w:line="80" w:lineRule="exact"/>
      </w:pPr>
      <w:r>
        <w:t>_______________</w:t>
      </w:r>
    </w:p>
  </w:footnote>
  <w:footnote w:type="continuationSeparator" w:id="0">
    <w:p w14:paraId="2CEEED58" w14:textId="77777777" w:rsidR="00893CEB" w:rsidRDefault="00893CEB">
      <w:r>
        <w:continuationSeparator/>
      </w:r>
    </w:p>
  </w:footnote>
  <w:footnote w:id="1">
    <w:p w14:paraId="120EDBE1"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5F15F558"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133C" w14:textId="77777777" w:rsidR="0088291C" w:rsidRDefault="0088291C">
    <w:pPr>
      <w:pStyle w:val="Kopfzeile"/>
    </w:pPr>
    <w:r w:rsidRPr="00925652">
      <w:rPr>
        <w:noProof/>
      </w:rPr>
      <w:drawing>
        <wp:anchor distT="0" distB="0" distL="114300" distR="114300" simplePos="0" relativeHeight="251659264" behindDoc="0" locked="0" layoutInCell="1" allowOverlap="1" wp14:anchorId="324BAAD1" wp14:editId="1BE4E90C">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71153752">
    <w:abstractNumId w:val="20"/>
  </w:num>
  <w:num w:numId="2" w16cid:durableId="1056123566">
    <w:abstractNumId w:val="2"/>
  </w:num>
  <w:num w:numId="3" w16cid:durableId="738676541">
    <w:abstractNumId w:val="3"/>
  </w:num>
  <w:num w:numId="4" w16cid:durableId="276522543">
    <w:abstractNumId w:val="19"/>
  </w:num>
  <w:num w:numId="5" w16cid:durableId="1704400807">
    <w:abstractNumId w:val="11"/>
  </w:num>
  <w:num w:numId="6" w16cid:durableId="1423144782">
    <w:abstractNumId w:val="16"/>
  </w:num>
  <w:num w:numId="7" w16cid:durableId="1430542632">
    <w:abstractNumId w:val="14"/>
  </w:num>
  <w:num w:numId="8" w16cid:durableId="1712530127">
    <w:abstractNumId w:val="22"/>
  </w:num>
  <w:num w:numId="9" w16cid:durableId="59066084">
    <w:abstractNumId w:val="15"/>
  </w:num>
  <w:num w:numId="10" w16cid:durableId="1078944029">
    <w:abstractNumId w:val="13"/>
  </w:num>
  <w:num w:numId="11" w16cid:durableId="71974905">
    <w:abstractNumId w:val="10"/>
  </w:num>
  <w:num w:numId="12" w16cid:durableId="933896822">
    <w:abstractNumId w:val="6"/>
  </w:num>
  <w:num w:numId="13" w16cid:durableId="1712486957">
    <w:abstractNumId w:val="7"/>
  </w:num>
  <w:num w:numId="14" w16cid:durableId="1258904675">
    <w:abstractNumId w:val="0"/>
  </w:num>
  <w:num w:numId="15" w16cid:durableId="1521429385">
    <w:abstractNumId w:val="1"/>
  </w:num>
  <w:num w:numId="16" w16cid:durableId="2111703287">
    <w:abstractNumId w:val="21"/>
  </w:num>
  <w:num w:numId="17" w16cid:durableId="1114859084">
    <w:abstractNumId w:val="27"/>
  </w:num>
  <w:num w:numId="18" w16cid:durableId="139268657">
    <w:abstractNumId w:val="17"/>
  </w:num>
  <w:num w:numId="19" w16cid:durableId="886719299">
    <w:abstractNumId w:val="25"/>
  </w:num>
  <w:num w:numId="20" w16cid:durableId="1492257041">
    <w:abstractNumId w:val="5"/>
  </w:num>
  <w:num w:numId="21" w16cid:durableId="1356075110">
    <w:abstractNumId w:val="23"/>
  </w:num>
  <w:num w:numId="22" w16cid:durableId="1453208787">
    <w:abstractNumId w:val="12"/>
  </w:num>
  <w:num w:numId="23" w16cid:durableId="84810184">
    <w:abstractNumId w:val="18"/>
  </w:num>
  <w:num w:numId="24" w16cid:durableId="22757557">
    <w:abstractNumId w:val="8"/>
  </w:num>
  <w:num w:numId="25" w16cid:durableId="1136605488">
    <w:abstractNumId w:val="4"/>
  </w:num>
  <w:num w:numId="26" w16cid:durableId="886337578">
    <w:abstractNumId w:val="9"/>
  </w:num>
  <w:num w:numId="27" w16cid:durableId="709459076">
    <w:abstractNumId w:val="26"/>
  </w:num>
  <w:num w:numId="28" w16cid:durableId="1531457984">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mKW"/>
  </w:docVars>
  <w:rsids>
    <w:rsidRoot w:val="007908C7"/>
    <w:rsid w:val="00013E25"/>
    <w:rsid w:val="00016A96"/>
    <w:rsid w:val="00021DAC"/>
    <w:rsid w:val="00021F66"/>
    <w:rsid w:val="000261DA"/>
    <w:rsid w:val="000271B0"/>
    <w:rsid w:val="0003473B"/>
    <w:rsid w:val="00071CA7"/>
    <w:rsid w:val="00073A99"/>
    <w:rsid w:val="000759D2"/>
    <w:rsid w:val="00086FA8"/>
    <w:rsid w:val="00092AFE"/>
    <w:rsid w:val="000B1C22"/>
    <w:rsid w:val="000B4875"/>
    <w:rsid w:val="000C31A6"/>
    <w:rsid w:val="000C392C"/>
    <w:rsid w:val="000C3A67"/>
    <w:rsid w:val="000D62F9"/>
    <w:rsid w:val="000E46E9"/>
    <w:rsid w:val="000F0C31"/>
    <w:rsid w:val="000F1DC1"/>
    <w:rsid w:val="000F5C1B"/>
    <w:rsid w:val="00101A58"/>
    <w:rsid w:val="00114C5E"/>
    <w:rsid w:val="00115847"/>
    <w:rsid w:val="00117D52"/>
    <w:rsid w:val="001224DC"/>
    <w:rsid w:val="00123AC8"/>
    <w:rsid w:val="001445D7"/>
    <w:rsid w:val="00161CC6"/>
    <w:rsid w:val="00170936"/>
    <w:rsid w:val="0017733C"/>
    <w:rsid w:val="00183AAE"/>
    <w:rsid w:val="001931A6"/>
    <w:rsid w:val="001A081A"/>
    <w:rsid w:val="001C1A91"/>
    <w:rsid w:val="001D05F3"/>
    <w:rsid w:val="001D568F"/>
    <w:rsid w:val="001D661A"/>
    <w:rsid w:val="0020542F"/>
    <w:rsid w:val="0021331D"/>
    <w:rsid w:val="0022321C"/>
    <w:rsid w:val="002234B6"/>
    <w:rsid w:val="002319C0"/>
    <w:rsid w:val="00254C63"/>
    <w:rsid w:val="00262794"/>
    <w:rsid w:val="00265648"/>
    <w:rsid w:val="00266C0A"/>
    <w:rsid w:val="00276D33"/>
    <w:rsid w:val="002A5508"/>
    <w:rsid w:val="002B5ACE"/>
    <w:rsid w:val="002B729C"/>
    <w:rsid w:val="002D2AB3"/>
    <w:rsid w:val="002E2A75"/>
    <w:rsid w:val="002E555C"/>
    <w:rsid w:val="002E7856"/>
    <w:rsid w:val="003004CA"/>
    <w:rsid w:val="00323EA1"/>
    <w:rsid w:val="003300C5"/>
    <w:rsid w:val="00335CD6"/>
    <w:rsid w:val="00337732"/>
    <w:rsid w:val="0036252B"/>
    <w:rsid w:val="00392D9B"/>
    <w:rsid w:val="003A17A1"/>
    <w:rsid w:val="003B07C4"/>
    <w:rsid w:val="003B422D"/>
    <w:rsid w:val="003E5E91"/>
    <w:rsid w:val="003F1EC8"/>
    <w:rsid w:val="00401910"/>
    <w:rsid w:val="0042474A"/>
    <w:rsid w:val="00425300"/>
    <w:rsid w:val="0045491E"/>
    <w:rsid w:val="004614C9"/>
    <w:rsid w:val="00476949"/>
    <w:rsid w:val="0048749B"/>
    <w:rsid w:val="00491EB4"/>
    <w:rsid w:val="00496CFA"/>
    <w:rsid w:val="004B1626"/>
    <w:rsid w:val="004B1977"/>
    <w:rsid w:val="004D63DE"/>
    <w:rsid w:val="004D74A6"/>
    <w:rsid w:val="004E23C6"/>
    <w:rsid w:val="004E34BA"/>
    <w:rsid w:val="004E416B"/>
    <w:rsid w:val="004E6827"/>
    <w:rsid w:val="004F4A26"/>
    <w:rsid w:val="005238F7"/>
    <w:rsid w:val="00532A69"/>
    <w:rsid w:val="00540CAA"/>
    <w:rsid w:val="00544CED"/>
    <w:rsid w:val="00547C0C"/>
    <w:rsid w:val="00556824"/>
    <w:rsid w:val="005678C1"/>
    <w:rsid w:val="00580CE3"/>
    <w:rsid w:val="0059354D"/>
    <w:rsid w:val="005C0360"/>
    <w:rsid w:val="005D2F1F"/>
    <w:rsid w:val="005D3847"/>
    <w:rsid w:val="005E0C2F"/>
    <w:rsid w:val="005E59C5"/>
    <w:rsid w:val="005F23F5"/>
    <w:rsid w:val="005F4BC8"/>
    <w:rsid w:val="005F5EBE"/>
    <w:rsid w:val="00615489"/>
    <w:rsid w:val="00615AF5"/>
    <w:rsid w:val="00631694"/>
    <w:rsid w:val="00640BA8"/>
    <w:rsid w:val="00640DBE"/>
    <w:rsid w:val="00641ABF"/>
    <w:rsid w:val="006428AD"/>
    <w:rsid w:val="00645907"/>
    <w:rsid w:val="00672044"/>
    <w:rsid w:val="00683CB3"/>
    <w:rsid w:val="00696744"/>
    <w:rsid w:val="006A4C0E"/>
    <w:rsid w:val="006B0FA5"/>
    <w:rsid w:val="006C6DF3"/>
    <w:rsid w:val="006D4959"/>
    <w:rsid w:val="006E1D3F"/>
    <w:rsid w:val="006E4122"/>
    <w:rsid w:val="006F0600"/>
    <w:rsid w:val="006F1AA5"/>
    <w:rsid w:val="006F629F"/>
    <w:rsid w:val="006F71D5"/>
    <w:rsid w:val="00721E10"/>
    <w:rsid w:val="00735387"/>
    <w:rsid w:val="00735600"/>
    <w:rsid w:val="00740470"/>
    <w:rsid w:val="0075051E"/>
    <w:rsid w:val="00751458"/>
    <w:rsid w:val="00755736"/>
    <w:rsid w:val="007908C7"/>
    <w:rsid w:val="0079773A"/>
    <w:rsid w:val="007A4BE6"/>
    <w:rsid w:val="007B0A31"/>
    <w:rsid w:val="007B5C0A"/>
    <w:rsid w:val="007C22C2"/>
    <w:rsid w:val="007D2AA8"/>
    <w:rsid w:val="007E09C3"/>
    <w:rsid w:val="007E706B"/>
    <w:rsid w:val="007F408A"/>
    <w:rsid w:val="00801710"/>
    <w:rsid w:val="0081375C"/>
    <w:rsid w:val="00830422"/>
    <w:rsid w:val="0085528D"/>
    <w:rsid w:val="00863C7E"/>
    <w:rsid w:val="0087080B"/>
    <w:rsid w:val="00870B23"/>
    <w:rsid w:val="00872CD4"/>
    <w:rsid w:val="0088291C"/>
    <w:rsid w:val="00890054"/>
    <w:rsid w:val="00892BBB"/>
    <w:rsid w:val="00893CEB"/>
    <w:rsid w:val="008C6AB5"/>
    <w:rsid w:val="008D1F64"/>
    <w:rsid w:val="008D7629"/>
    <w:rsid w:val="008F0619"/>
    <w:rsid w:val="009157FF"/>
    <w:rsid w:val="00925652"/>
    <w:rsid w:val="00931D72"/>
    <w:rsid w:val="00955636"/>
    <w:rsid w:val="009636C5"/>
    <w:rsid w:val="0096489F"/>
    <w:rsid w:val="0097328D"/>
    <w:rsid w:val="009844CC"/>
    <w:rsid w:val="009848A5"/>
    <w:rsid w:val="009E0403"/>
    <w:rsid w:val="009E1D32"/>
    <w:rsid w:val="00A06208"/>
    <w:rsid w:val="00A65FD1"/>
    <w:rsid w:val="00A662D3"/>
    <w:rsid w:val="00A73962"/>
    <w:rsid w:val="00A74B52"/>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B1769"/>
    <w:rsid w:val="00BC48A4"/>
    <w:rsid w:val="00BC561C"/>
    <w:rsid w:val="00BC5E65"/>
    <w:rsid w:val="00BD2152"/>
    <w:rsid w:val="00BD25F8"/>
    <w:rsid w:val="00BD407E"/>
    <w:rsid w:val="00BD455A"/>
    <w:rsid w:val="00BF29FC"/>
    <w:rsid w:val="00C10555"/>
    <w:rsid w:val="00C10C6D"/>
    <w:rsid w:val="00C22F10"/>
    <w:rsid w:val="00C35732"/>
    <w:rsid w:val="00C45DA1"/>
    <w:rsid w:val="00C56CB0"/>
    <w:rsid w:val="00C61FFC"/>
    <w:rsid w:val="00C6690A"/>
    <w:rsid w:val="00C80529"/>
    <w:rsid w:val="00CA3275"/>
    <w:rsid w:val="00CB5EE8"/>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7DCD"/>
    <w:rsid w:val="00DC0FD3"/>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4220C"/>
    <w:rsid w:val="00F50996"/>
    <w:rsid w:val="00F709A9"/>
    <w:rsid w:val="00FA6280"/>
    <w:rsid w:val="00FA66D0"/>
    <w:rsid w:val="00FA7161"/>
    <w:rsid w:val="00FB2C1E"/>
    <w:rsid w:val="00FF336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B97E"/>
  <w15:docId w15:val="{A4A3D655-637A-40DE-8E52-B9985CE3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39C8-7101-460E-8A12-89609FAB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1134</Words>
  <Characters>7146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Fuchs Susanne</dc:creator>
  <cp:keywords/>
  <cp:lastModifiedBy>Fuchs Susanne</cp:lastModifiedBy>
  <cp:revision>2</cp:revision>
  <cp:lastPrinted>2018-06-21T11:27:00Z</cp:lastPrinted>
  <dcterms:created xsi:type="dcterms:W3CDTF">2026-08-17T11:05:00Z</dcterms:created>
  <dcterms:modified xsi:type="dcterms:W3CDTF">2026-08-17T11:05:00Z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